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B5" w:rsidRPr="00BE4285" w:rsidRDefault="00710CB5" w:rsidP="00BF3BE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710CB5" w:rsidRPr="00BE4285" w:rsidRDefault="00710CB5" w:rsidP="00BF3BE3">
      <w:pPr>
        <w:spacing w:after="0"/>
        <w:rPr>
          <w:rFonts w:ascii="Times New Roman" w:hAnsi="Times New Roman"/>
          <w:b/>
          <w:sz w:val="20"/>
          <w:szCs w:val="20"/>
        </w:rPr>
      </w:pPr>
      <w:r w:rsidRPr="00BE4285">
        <w:rPr>
          <w:rFonts w:ascii="Times New Roman" w:hAnsi="Times New Roman"/>
          <w:b/>
          <w:sz w:val="20"/>
          <w:szCs w:val="20"/>
        </w:rPr>
        <w:t xml:space="preserve">ADI SOYADI……..……………….         NO……………. </w:t>
      </w:r>
      <w:r>
        <w:rPr>
          <w:rFonts w:ascii="Times New Roman" w:hAnsi="Times New Roman"/>
          <w:b/>
          <w:sz w:val="20"/>
          <w:szCs w:val="20"/>
        </w:rPr>
        <w:t xml:space="preserve">Sınıfı………….   ALDIĞI NOT </w:t>
      </w:r>
      <w:r w:rsidRPr="00BE4285">
        <w:rPr>
          <w:rFonts w:ascii="Times New Roman" w:hAnsi="Times New Roman"/>
          <w:b/>
          <w:sz w:val="20"/>
          <w:szCs w:val="20"/>
        </w:rPr>
        <w:t>………………</w:t>
      </w:r>
    </w:p>
    <w:p w:rsidR="00710CB5" w:rsidRDefault="00710CB5" w:rsidP="00BF3BE3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710CB5" w:rsidRPr="00E227A6" w:rsidRDefault="00710CB5" w:rsidP="00BF3BE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201..-201…</w:t>
      </w:r>
      <w:r w:rsidRPr="00E227A6">
        <w:rPr>
          <w:rFonts w:ascii="Times New Roman" w:hAnsi="Times New Roman"/>
          <w:b/>
          <w:sz w:val="20"/>
          <w:szCs w:val="20"/>
        </w:rPr>
        <w:t xml:space="preserve"> EĞİTİM ÖĞRETİM YILI </w:t>
      </w:r>
      <w:r>
        <w:rPr>
          <w:rFonts w:ascii="Times New Roman" w:hAnsi="Times New Roman"/>
          <w:b/>
          <w:sz w:val="20"/>
          <w:szCs w:val="20"/>
        </w:rPr>
        <w:t>……………….</w:t>
      </w:r>
      <w:r w:rsidRPr="00E227A6">
        <w:rPr>
          <w:rFonts w:ascii="Times New Roman" w:hAnsi="Times New Roman"/>
          <w:b/>
          <w:sz w:val="20"/>
          <w:szCs w:val="20"/>
        </w:rPr>
        <w:t xml:space="preserve"> ORTAOKULU</w:t>
      </w:r>
    </w:p>
    <w:p w:rsidR="00710CB5" w:rsidRDefault="00710CB5" w:rsidP="00BF3BE3">
      <w:pPr>
        <w:spacing w:after="0"/>
        <w:rPr>
          <w:rFonts w:ascii="Times New Roman" w:hAnsi="Times New Roman"/>
          <w:b/>
          <w:sz w:val="20"/>
          <w:szCs w:val="20"/>
        </w:rPr>
      </w:pPr>
      <w:r w:rsidRPr="00E227A6">
        <w:rPr>
          <w:rFonts w:ascii="Times New Roman" w:hAnsi="Times New Roman"/>
          <w:b/>
          <w:sz w:val="20"/>
          <w:szCs w:val="20"/>
        </w:rPr>
        <w:t xml:space="preserve">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</w:t>
      </w:r>
      <w:r w:rsidRPr="00E227A6">
        <w:rPr>
          <w:rFonts w:ascii="Times New Roman" w:hAnsi="Times New Roman"/>
          <w:b/>
          <w:sz w:val="20"/>
          <w:szCs w:val="20"/>
        </w:rPr>
        <w:t xml:space="preserve">     6.SINIFLAR  FEN ve TEKNOLOJİ 3. SINAVI  </w:t>
      </w:r>
    </w:p>
    <w:p w:rsidR="00710CB5" w:rsidRDefault="00710CB5" w:rsidP="00BF3BE3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710CB5" w:rsidRDefault="00710CB5" w:rsidP="00BF3BE3">
      <w:pPr>
        <w:pStyle w:val="ListParagraph"/>
        <w:ind w:left="0" w:right="170"/>
        <w:rPr>
          <w:b/>
        </w:rPr>
      </w:pPr>
      <w:r>
        <w:rPr>
          <w:rFonts w:ascii="Times New Roman" w:hAnsi="Times New Roman"/>
          <w:b/>
          <w:sz w:val="20"/>
          <w:szCs w:val="20"/>
        </w:rPr>
        <w:t>A)</w:t>
      </w:r>
      <w:r w:rsidRPr="00FC3B84">
        <w:rPr>
          <w:b/>
        </w:rPr>
        <w:t>Aşağıdaki soruları doğru yanlış durumuna göre doğru (D) yanl</w:t>
      </w:r>
      <w:r>
        <w:rPr>
          <w:b/>
        </w:rPr>
        <w:t>ış (Y) olarak işaretleyiniz.(15</w:t>
      </w:r>
      <w:r w:rsidRPr="00FC3B84">
        <w:rPr>
          <w:b/>
        </w:rPr>
        <w:t>puan)</w:t>
      </w:r>
    </w:p>
    <w:p w:rsidR="00710CB5" w:rsidRPr="00FC3B84" w:rsidRDefault="00710CB5" w:rsidP="00BF3BE3">
      <w:pPr>
        <w:pStyle w:val="ListParagraph"/>
        <w:ind w:left="0" w:right="170"/>
        <w:rPr>
          <w:b/>
        </w:rPr>
      </w:pPr>
    </w:p>
    <w:p w:rsidR="00710CB5" w:rsidRPr="000E113F" w:rsidRDefault="00710CB5" w:rsidP="00154018">
      <w:pPr>
        <w:pStyle w:val="NoSpacing"/>
      </w:pPr>
      <w:r w:rsidRPr="000E113F">
        <w:t>1.   (….)Dişi üreme hücresi yumurta,büyük ve hareketsizdir.</w:t>
      </w:r>
    </w:p>
    <w:p w:rsidR="00710CB5" w:rsidRPr="000E113F" w:rsidRDefault="00710CB5" w:rsidP="00154018">
      <w:pPr>
        <w:pStyle w:val="NoSpacing"/>
      </w:pPr>
      <w:r w:rsidRPr="000E113F">
        <w:t>2.   (….)Hal değiştiren maddelerin tanecikleri arasındaki boşluk azalır veya artar.</w:t>
      </w:r>
    </w:p>
    <w:p w:rsidR="00710CB5" w:rsidRPr="000E113F" w:rsidRDefault="00710CB5" w:rsidP="00154018">
      <w:pPr>
        <w:pStyle w:val="NoSpacing"/>
      </w:pPr>
      <w:r w:rsidRPr="000E113F">
        <w:t>3.   (….)Elektrik çarpan kişiye çıplak elle dokunmamalıyız.</w:t>
      </w:r>
    </w:p>
    <w:p w:rsidR="00710CB5" w:rsidRPr="000E113F" w:rsidRDefault="00710CB5" w:rsidP="00154018">
      <w:pPr>
        <w:pStyle w:val="NoSpacing"/>
      </w:pPr>
      <w:r w:rsidRPr="000E113F">
        <w:t>4.   (….)Bir iletkenin uzunluğu arttıkça direncide artar.</w:t>
      </w:r>
    </w:p>
    <w:p w:rsidR="00710CB5" w:rsidRPr="000E113F" w:rsidRDefault="00710CB5" w:rsidP="00154018">
      <w:pPr>
        <w:pStyle w:val="NoSpacing"/>
      </w:pPr>
      <w:r w:rsidRPr="000E113F">
        <w:t>5.   (….)Isı akışı soğuk maddeden sıcak maddeye doğru olur.</w:t>
      </w:r>
    </w:p>
    <w:p w:rsidR="00710CB5" w:rsidRPr="000E113F" w:rsidRDefault="00710CB5" w:rsidP="00154018">
      <w:pPr>
        <w:pStyle w:val="NoSpacing"/>
      </w:pPr>
      <w:r w:rsidRPr="000E113F">
        <w:t>6.   (….)Isınan hava yükselir.</w:t>
      </w:r>
    </w:p>
    <w:p w:rsidR="00710CB5" w:rsidRPr="000E113F" w:rsidRDefault="00710CB5" w:rsidP="00154018">
      <w:pPr>
        <w:pStyle w:val="NoSpacing"/>
      </w:pPr>
      <w:r w:rsidRPr="000E113F">
        <w:t>7.   (….)Isı yalıtımı enerji tasarrufu sağlar.</w:t>
      </w:r>
    </w:p>
    <w:p w:rsidR="00710CB5" w:rsidRPr="000E113F" w:rsidRDefault="00710CB5" w:rsidP="00154018">
      <w:pPr>
        <w:pStyle w:val="NoSpacing"/>
      </w:pPr>
      <w:r w:rsidRPr="000E113F">
        <w:t>8.   (….)Işığı geçirmeyen maddelere saydam madde denir.</w:t>
      </w:r>
    </w:p>
    <w:p w:rsidR="00710CB5" w:rsidRPr="000E113F" w:rsidRDefault="00710CB5" w:rsidP="00154018">
      <w:pPr>
        <w:pStyle w:val="NoSpacing"/>
      </w:pPr>
      <w:r w:rsidRPr="000E113F">
        <w:t>9.   (….)Işık enerji değildir.</w:t>
      </w:r>
    </w:p>
    <w:p w:rsidR="00710CB5" w:rsidRPr="000E113F" w:rsidRDefault="00710CB5" w:rsidP="00154018">
      <w:pPr>
        <w:pStyle w:val="NoSpacing"/>
      </w:pPr>
      <w:r w:rsidRPr="000E113F">
        <w:t>10.(….) Metaller iyi bir ısı iletkenidir.</w:t>
      </w:r>
    </w:p>
    <w:p w:rsidR="00710CB5" w:rsidRPr="000E113F" w:rsidRDefault="00710CB5" w:rsidP="00154018">
      <w:pPr>
        <w:pStyle w:val="NoSpacing"/>
      </w:pPr>
      <w:r w:rsidRPr="000E113F">
        <w:t>11. (…)sesin yansıyarak geri dönmesine yankı denir.</w:t>
      </w:r>
    </w:p>
    <w:p w:rsidR="00710CB5" w:rsidRPr="000E113F" w:rsidRDefault="00710CB5" w:rsidP="00154018">
      <w:pPr>
        <w:pStyle w:val="NoSpacing"/>
      </w:pPr>
      <w:r w:rsidRPr="000E113F">
        <w:t>12.(….)Soğuk ve sıcak iki cisim yan yana geldiğinde aralarında herhangi bir ısı alışverişi gerçekleşmez.</w:t>
      </w:r>
    </w:p>
    <w:p w:rsidR="00710CB5" w:rsidRPr="000E113F" w:rsidRDefault="00710CB5" w:rsidP="00154018">
      <w:pPr>
        <w:pStyle w:val="NoSpacing"/>
        <w:rPr>
          <w:rFonts w:cs="Arial"/>
        </w:rPr>
      </w:pPr>
      <w:r w:rsidRPr="000E113F">
        <w:t xml:space="preserve">13.(….) </w:t>
      </w:r>
      <w:r w:rsidRPr="000E113F">
        <w:rPr>
          <w:rFonts w:cs="Arial"/>
        </w:rPr>
        <w:t>Bitkilerdeki erkek üreme hücresi yumurtadır.</w:t>
      </w:r>
    </w:p>
    <w:p w:rsidR="00710CB5" w:rsidRPr="000E113F" w:rsidRDefault="00710CB5" w:rsidP="00154018">
      <w:pPr>
        <w:pStyle w:val="NoSpacing"/>
        <w:rPr>
          <w:rFonts w:cs="Arial"/>
        </w:rPr>
      </w:pPr>
      <w:r w:rsidRPr="000E113F">
        <w:rPr>
          <w:rFonts w:cs="Arial"/>
        </w:rPr>
        <w:t>14. (......)Taç yaprak çiçeğin yeşil renkli kısmıdır.</w:t>
      </w:r>
    </w:p>
    <w:p w:rsidR="00710CB5" w:rsidRDefault="00710CB5" w:rsidP="00154018">
      <w:pPr>
        <w:pStyle w:val="NoSpacing"/>
        <w:rPr>
          <w:rFonts w:ascii="Arial" w:hAnsi="Arial" w:cs="Arial"/>
        </w:rPr>
      </w:pPr>
      <w:r w:rsidRPr="000E113F">
        <w:rPr>
          <w:rFonts w:cs="Arial"/>
        </w:rPr>
        <w:t>15. (......)Bitkilerdeki erkek üreme hücresi yumurtadır</w:t>
      </w:r>
      <w:r>
        <w:rPr>
          <w:rFonts w:ascii="Arial" w:hAnsi="Arial" w:cs="Arial"/>
        </w:rPr>
        <w:t>.</w:t>
      </w:r>
    </w:p>
    <w:p w:rsidR="00710CB5" w:rsidRDefault="00710CB5" w:rsidP="000E113F">
      <w:pPr>
        <w:spacing w:after="0" w:line="240" w:lineRule="auto"/>
        <w:rPr>
          <w:rFonts w:ascii="Arial" w:hAnsi="Arial" w:cs="Arial"/>
        </w:rPr>
      </w:pPr>
    </w:p>
    <w:p w:rsidR="00710CB5" w:rsidRPr="000E113F" w:rsidRDefault="00710CB5" w:rsidP="000E113F">
      <w:pPr>
        <w:spacing w:after="0" w:line="240" w:lineRule="auto"/>
        <w:rPr>
          <w:b/>
        </w:rPr>
      </w:pPr>
      <w:r w:rsidRPr="000E113F">
        <w:rPr>
          <w:b/>
        </w:rPr>
        <w:t>B) Aşağıdaki boşlukları uygun kelimelerle doldurunuz.(10 Puan)</w:t>
      </w:r>
    </w:p>
    <w:p w:rsidR="00710CB5" w:rsidRDefault="00710CB5" w:rsidP="000E113F">
      <w:pPr>
        <w:spacing w:after="0" w:line="240" w:lineRule="auto"/>
        <w:rPr>
          <w:b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1"/>
      </w:tblGrid>
      <w:tr w:rsidR="00710CB5" w:rsidTr="000E113F">
        <w:trPr>
          <w:trHeight w:val="598"/>
        </w:trPr>
        <w:tc>
          <w:tcPr>
            <w:tcW w:w="6371" w:type="dxa"/>
          </w:tcPr>
          <w:p w:rsidR="00710CB5" w:rsidRDefault="00710CB5" w:rsidP="000E113F">
            <w:pPr>
              <w:spacing w:after="0" w:line="240" w:lineRule="auto"/>
              <w:ind w:left="-23"/>
              <w:rPr>
                <w:rFonts w:ascii="Arial" w:hAnsi="Arial" w:cs="Arial"/>
              </w:rPr>
            </w:pPr>
          </w:p>
          <w:p w:rsidR="00710CB5" w:rsidRPr="00FF1DEB" w:rsidRDefault="00710CB5" w:rsidP="000E113F">
            <w:pPr>
              <w:spacing w:after="0" w:line="240" w:lineRule="auto"/>
              <w:ind w:left="-23"/>
              <w:rPr>
                <w:rFonts w:cs="Arial"/>
              </w:rPr>
            </w:pPr>
            <w:r w:rsidRPr="00FF1DEB">
              <w:rPr>
                <w:rFonts w:cs="Arial"/>
              </w:rPr>
              <w:t xml:space="preserve">Isı iletkeni, </w:t>
            </w:r>
            <w:r>
              <w:rPr>
                <w:rFonts w:cs="Arial"/>
              </w:rPr>
              <w:t xml:space="preserve">direnç, Güneş, katı, döllenme, küre, kendi, iletim, boyuna, dolunay, kalınlığına, tungsten, cinsine </w:t>
            </w:r>
          </w:p>
        </w:tc>
      </w:tr>
    </w:tbl>
    <w:p w:rsidR="00710CB5" w:rsidRDefault="00710CB5" w:rsidP="00BF3BE3">
      <w:pPr>
        <w:pStyle w:val="ListParagraph"/>
        <w:ind w:left="0" w:right="170"/>
      </w:pPr>
    </w:p>
    <w:p w:rsidR="00710CB5" w:rsidRPr="00FF1DEB" w:rsidRDefault="00710CB5" w:rsidP="00154018">
      <w:pPr>
        <w:pStyle w:val="ListParagraph"/>
        <w:numPr>
          <w:ilvl w:val="0"/>
          <w:numId w:val="2"/>
        </w:numPr>
      </w:pPr>
      <w:r w:rsidRPr="00FF1DEB">
        <w:t>Dünya, Güneş ve Ay …………………………… şekline benzer.</w:t>
      </w:r>
    </w:p>
    <w:p w:rsidR="00710CB5" w:rsidRPr="00FF1DEB" w:rsidRDefault="00710CB5" w:rsidP="00154018">
      <w:pPr>
        <w:pStyle w:val="ListParagraph"/>
        <w:numPr>
          <w:ilvl w:val="0"/>
          <w:numId w:val="2"/>
        </w:numPr>
      </w:pPr>
      <w:r w:rsidRPr="00FF1DEB">
        <w:t xml:space="preserve">Dünya, …………………………. etrafında dolanımını 1 günde, ………………………………… etrafında dolanımını 1 yılda tamamlar. </w:t>
      </w:r>
    </w:p>
    <w:p w:rsidR="00710CB5" w:rsidRPr="00FF1DEB" w:rsidRDefault="00710CB5" w:rsidP="00154018">
      <w:pPr>
        <w:pStyle w:val="ListParagraph"/>
        <w:numPr>
          <w:ilvl w:val="0"/>
          <w:numId w:val="2"/>
        </w:numPr>
      </w:pPr>
      <w:r w:rsidRPr="00FF1DEB">
        <w:t>Ay’ın Dünya’ya bakan yüzünün tamamen aydınlık olduğu evre ………………………………. evresidir.</w:t>
      </w:r>
    </w:p>
    <w:p w:rsidR="00710CB5" w:rsidRPr="00FF1DEB" w:rsidRDefault="00710CB5" w:rsidP="00154018">
      <w:pPr>
        <w:pStyle w:val="ListParagraph"/>
        <w:numPr>
          <w:ilvl w:val="0"/>
          <w:numId w:val="2"/>
        </w:numPr>
        <w:spacing w:after="0"/>
      </w:pPr>
      <w:r w:rsidRPr="00FF1DEB">
        <w:t>Isıyı iyi ileten maddelere ……………………… denir</w:t>
      </w:r>
      <w:r>
        <w:t>.</w:t>
      </w:r>
    </w:p>
    <w:p w:rsidR="00710CB5" w:rsidRPr="00FF1DEB" w:rsidRDefault="00710CB5" w:rsidP="00154018">
      <w:pPr>
        <w:pStyle w:val="ListParagraph"/>
        <w:numPr>
          <w:ilvl w:val="0"/>
          <w:numId w:val="2"/>
        </w:numPr>
      </w:pPr>
      <w:r w:rsidRPr="00FF1DEB">
        <w:t>Taneciklerin teması ile ısının yayılma şekline ……………….. denir.</w:t>
      </w:r>
    </w:p>
    <w:p w:rsidR="00710CB5" w:rsidRPr="00FF1DEB" w:rsidRDefault="00710CB5" w:rsidP="00FF1DEB">
      <w:pPr>
        <w:pStyle w:val="ListParagraph"/>
        <w:numPr>
          <w:ilvl w:val="0"/>
          <w:numId w:val="2"/>
        </w:numPr>
        <w:spacing w:after="0" w:line="240" w:lineRule="auto"/>
        <w:ind w:right="229"/>
      </w:pPr>
      <w:r w:rsidRPr="00FF1DEB">
        <w:t>Isının en hızlı iletildiği maddenin hali ………</w:t>
      </w:r>
      <w:r>
        <w:t>…….</w:t>
      </w:r>
      <w:r w:rsidRPr="00FF1DEB">
        <w:t xml:space="preserve">  halidir.</w:t>
      </w:r>
    </w:p>
    <w:p w:rsidR="00710CB5" w:rsidRPr="00FF1DEB" w:rsidRDefault="00710CB5" w:rsidP="00FF1DEB">
      <w:pPr>
        <w:numPr>
          <w:ilvl w:val="0"/>
          <w:numId w:val="2"/>
        </w:numPr>
        <w:spacing w:after="0" w:line="240" w:lineRule="auto"/>
      </w:pPr>
      <w:r w:rsidRPr="00FF1DEB">
        <w:rPr>
          <w:bCs/>
        </w:rPr>
        <w:t>İletkenlerin elektrik enerjisinin iletimine karşı gösterdiği zorluğa………………………..…….denir</w:t>
      </w:r>
      <w:r w:rsidRPr="00FF1DEB">
        <w:t xml:space="preserve">.   </w:t>
      </w:r>
    </w:p>
    <w:p w:rsidR="00710CB5" w:rsidRPr="00FF1DEB" w:rsidRDefault="00710CB5" w:rsidP="00154018">
      <w:pPr>
        <w:pStyle w:val="ListParagraph"/>
        <w:numPr>
          <w:ilvl w:val="0"/>
          <w:numId w:val="2"/>
        </w:numPr>
      </w:pPr>
      <w:r w:rsidRPr="00FF1DEB">
        <w:t>Ampulde ışık oluşturabilmek için kullanılan tel,  …………………………………………  denilen metalden yapılmıştır.</w:t>
      </w:r>
    </w:p>
    <w:p w:rsidR="00710CB5" w:rsidRPr="00FF1DEB" w:rsidRDefault="00710CB5" w:rsidP="00FF1DEB">
      <w:pPr>
        <w:numPr>
          <w:ilvl w:val="0"/>
          <w:numId w:val="2"/>
        </w:numPr>
        <w:spacing w:after="0" w:line="240" w:lineRule="auto"/>
        <w:rPr>
          <w:rFonts w:cs="Arial"/>
        </w:rPr>
      </w:pPr>
      <w:r w:rsidRPr="00FF1DEB">
        <w:rPr>
          <w:rFonts w:cs="Arial"/>
        </w:rPr>
        <w:t>Polenlerin yumurta ile birleşmesine  ...................................</w:t>
      </w:r>
      <w:r>
        <w:rPr>
          <w:rFonts w:cs="Arial"/>
        </w:rPr>
        <w:t xml:space="preserve"> </w:t>
      </w:r>
      <w:r w:rsidRPr="00FF1DEB">
        <w:rPr>
          <w:rFonts w:cs="Arial"/>
        </w:rPr>
        <w:t>denir.</w:t>
      </w:r>
    </w:p>
    <w:p w:rsidR="00710CB5" w:rsidRPr="008F13CB" w:rsidRDefault="00710CB5" w:rsidP="00154018">
      <w:pPr>
        <w:pStyle w:val="ListParagraph"/>
        <w:numPr>
          <w:ilvl w:val="0"/>
          <w:numId w:val="2"/>
        </w:numPr>
      </w:pPr>
      <w:r w:rsidRPr="00FF1DEB">
        <w:rPr>
          <w:rFonts w:cs="Arial"/>
          <w:bCs/>
        </w:rPr>
        <w:t>Direnç;</w:t>
      </w:r>
      <w:r>
        <w:rPr>
          <w:rFonts w:cs="Arial"/>
          <w:bCs/>
        </w:rPr>
        <w:t xml:space="preserve"> </w:t>
      </w:r>
      <w:r w:rsidRPr="00FF1DEB">
        <w:rPr>
          <w:rFonts w:cs="Arial"/>
          <w:bCs/>
        </w:rPr>
        <w:t>iletkenin</w:t>
      </w:r>
      <w:r>
        <w:rPr>
          <w:rFonts w:cs="Arial"/>
          <w:bCs/>
        </w:rPr>
        <w:t xml:space="preserve">   </w:t>
      </w:r>
      <w:r w:rsidRPr="00FF1DEB">
        <w:rPr>
          <w:rFonts w:cs="Arial"/>
          <w:bCs/>
        </w:rPr>
        <w:t xml:space="preserve">.................................................. </w:t>
      </w:r>
      <w:r>
        <w:rPr>
          <w:rFonts w:cs="Arial"/>
          <w:bCs/>
        </w:rPr>
        <w:t>;</w:t>
      </w:r>
      <w:r w:rsidRPr="00FF1DEB">
        <w:rPr>
          <w:rFonts w:cs="Arial"/>
          <w:bCs/>
        </w:rPr>
        <w:tab/>
        <w:t>,…………</w:t>
      </w:r>
      <w:r>
        <w:rPr>
          <w:rFonts w:cs="Arial"/>
          <w:bCs/>
        </w:rPr>
        <w:t xml:space="preserve">…..................…...……………….. </w:t>
      </w:r>
      <w:r w:rsidRPr="00FF1DEB">
        <w:rPr>
          <w:rFonts w:cs="Arial"/>
          <w:bCs/>
        </w:rPr>
        <w:t>……….……………..........…</w:t>
      </w:r>
      <w:r>
        <w:rPr>
          <w:rFonts w:cs="Arial"/>
          <w:bCs/>
        </w:rPr>
        <w:t>.</w:t>
      </w:r>
      <w:r w:rsidRPr="00FF1DEB">
        <w:rPr>
          <w:rFonts w:cs="Arial"/>
          <w:bCs/>
        </w:rPr>
        <w:t>bağlıdır</w:t>
      </w:r>
      <w:r>
        <w:rPr>
          <w:rFonts w:cs="Arial"/>
          <w:bCs/>
        </w:rPr>
        <w:t>.</w:t>
      </w:r>
    </w:p>
    <w:p w:rsidR="00710CB5" w:rsidRDefault="00710CB5" w:rsidP="008F13CB">
      <w:pPr>
        <w:ind w:left="360"/>
      </w:pPr>
    </w:p>
    <w:p w:rsidR="00710CB5" w:rsidRDefault="00710CB5">
      <w:r>
        <w:br w:type="page"/>
      </w:r>
    </w:p>
    <w:p w:rsidR="00710CB5" w:rsidRDefault="00710CB5" w:rsidP="00C43DE9">
      <w:pPr>
        <w:ind w:left="360"/>
        <w:rPr>
          <w:rFonts w:cs="Tahoma"/>
          <w:b/>
          <w:sz w:val="24"/>
          <w:szCs w:val="24"/>
        </w:rPr>
      </w:pPr>
      <w:r w:rsidRPr="00C43DE9">
        <w:rPr>
          <w:rFonts w:cs="Tahoma"/>
          <w:b/>
          <w:sz w:val="24"/>
          <w:szCs w:val="24"/>
        </w:rPr>
        <w:t>C. Aşağıdaki çoktan seçmeli soruları cevaplayınız.( 3×25=75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18"/>
        <w:gridCol w:w="4670"/>
      </w:tblGrid>
      <w:tr w:rsidR="00710CB5" w:rsidTr="00CB16C6">
        <w:tc>
          <w:tcPr>
            <w:tcW w:w="4622" w:type="dxa"/>
          </w:tcPr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style="position:absolute;margin-left:-7.55pt;margin-top:10.5pt;width:225.35pt;height:205.8pt;z-index:-251665408;visibility:visible">
                  <v:imagedata r:id="rId7" o:title=""/>
                </v:shape>
              </w:pict>
            </w:r>
            <w:r w:rsidRPr="00CB16C6">
              <w:rPr>
                <w:rFonts w:cs="Tahoma"/>
                <w:b/>
                <w:sz w:val="24"/>
                <w:szCs w:val="24"/>
              </w:rPr>
              <w:t>1)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2)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3" o:spid="_x0000_s1027" type="#_x0000_t75" style="position:absolute;margin-left:.6pt;margin-top:7pt;width:225.35pt;height:110.05pt;z-index:-251664384;visibility:visible">
                  <v:imagedata r:id="rId8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3)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4" o:spid="_x0000_s1028" type="#_x0000_t75" style="position:absolute;margin-left:-7.55pt;margin-top:2.25pt;width:225.35pt;height:186.8pt;z-index:-251663360;visibility:visible">
                  <v:imagedata r:id="rId9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4)</w:t>
            </w:r>
            <w:r w:rsidRPr="00CB16C6">
              <w:rPr>
                <w:b/>
              </w:rPr>
              <w:t>Düzlem aynada oluşan görüntü özellikleri için aşağıda verilenlerden hangisi doğrudur?</w:t>
            </w:r>
          </w:p>
          <w:p w:rsidR="00710CB5" w:rsidRPr="00CB16C6" w:rsidRDefault="00710CB5" w:rsidP="00CB16C6">
            <w:pPr>
              <w:pStyle w:val="ListeParagraf1"/>
              <w:ind w:left="0"/>
              <w:rPr>
                <w:sz w:val="22"/>
                <w:szCs w:val="22"/>
              </w:rPr>
            </w:pPr>
            <w:r w:rsidRPr="00CB16C6">
              <w:rPr>
                <w:sz w:val="22"/>
                <w:szCs w:val="22"/>
              </w:rPr>
              <w:t>I. Görüntü düzdür</w:t>
            </w:r>
          </w:p>
          <w:p w:rsidR="00710CB5" w:rsidRPr="00CB16C6" w:rsidRDefault="00710CB5" w:rsidP="00CB16C6">
            <w:pPr>
              <w:pStyle w:val="ListeParagraf1"/>
              <w:ind w:left="0"/>
              <w:rPr>
                <w:sz w:val="22"/>
                <w:szCs w:val="22"/>
              </w:rPr>
            </w:pPr>
            <w:r w:rsidRPr="00CB16C6">
              <w:rPr>
                <w:sz w:val="22"/>
                <w:szCs w:val="22"/>
              </w:rPr>
              <w:t>II. Görüntünün boyu cismin boyuna eşittir</w:t>
            </w:r>
          </w:p>
          <w:p w:rsidR="00710CB5" w:rsidRPr="00CB16C6" w:rsidRDefault="00710CB5" w:rsidP="00CB16C6">
            <w:pPr>
              <w:pStyle w:val="ListeParagraf1"/>
              <w:ind w:left="0"/>
              <w:rPr>
                <w:sz w:val="22"/>
                <w:szCs w:val="22"/>
              </w:rPr>
            </w:pPr>
            <w:r w:rsidRPr="00CB16C6">
              <w:rPr>
                <w:sz w:val="22"/>
                <w:szCs w:val="22"/>
              </w:rPr>
              <w:t>III. Görüntünün aynaya uzaklığıyla cismin aynaya uzaklığı eşittir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Times New Roman" w:hAnsi="Times New Roman"/>
              </w:rPr>
            </w:pPr>
            <w:r w:rsidRPr="00CB16C6">
              <w:rPr>
                <w:rFonts w:ascii="Times New Roman" w:hAnsi="Times New Roman"/>
              </w:rPr>
              <w:t xml:space="preserve">A) Yalnız I      B) Yalnız II  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Times New Roman" w:hAnsi="Times New Roman"/>
              </w:rPr>
            </w:pPr>
            <w:r w:rsidRPr="00CB16C6">
              <w:rPr>
                <w:rFonts w:ascii="Times New Roman" w:hAnsi="Times New Roman"/>
              </w:rPr>
              <w:t>C) Ive II          D) I,II ve III</w:t>
            </w:r>
          </w:p>
          <w:p w:rsidR="00710CB5" w:rsidRPr="00CB16C6" w:rsidRDefault="00710CB5" w:rsidP="00CB16C6">
            <w:pPr>
              <w:spacing w:after="0" w:line="240" w:lineRule="atLeast"/>
              <w:rPr>
                <w:rFonts w:ascii="Times New Roman" w:hAnsi="Times New Roman"/>
              </w:rPr>
            </w:pPr>
            <w:r w:rsidRPr="00CB16C6">
              <w:rPr>
                <w:rFonts w:ascii="Times New Roman" w:hAnsi="Times New Roman"/>
                <w:b/>
              </w:rPr>
              <w:t>10)</w:t>
            </w:r>
            <w:r>
              <w:rPr>
                <w:noProof/>
                <w:lang w:eastAsia="tr-TR"/>
              </w:rPr>
              <w:t xml:space="preserve"> </w:t>
            </w:r>
            <w:r w:rsidRPr="00E051CC">
              <w:rPr>
                <w:noProof/>
                <w:lang w:eastAsia="tr-TR"/>
              </w:rPr>
              <w:pict>
                <v:shape id="Resim 4" o:spid="_x0000_i1025" type="#_x0000_t75" style="width:219pt;height:271.5pt;visibility:visible">
                  <v:imagedata r:id="rId10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11)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75" style="position:absolute;margin-left:5.35pt;margin-top:322.6pt;width:207pt;height:127.65pt;z-index:251655168;visibility:visible;mso-position-horizontal-relative:margin;mso-position-vertical-relative:margin">
                  <v:imagedata r:id="rId11" o:title=""/>
                  <w10:wrap type="square" anchorx="margin" anchory="margin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12)</w:t>
            </w:r>
          </w:p>
          <w:p w:rsidR="00710CB5" w:rsidRPr="00CB16C6" w:rsidRDefault="00710CB5" w:rsidP="00CB16C6">
            <w:pPr>
              <w:pStyle w:val="BodyText"/>
              <w:tabs>
                <w:tab w:val="num" w:pos="0"/>
              </w:tabs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</w:pPr>
            <w:r w:rsidRPr="00CB16C6">
              <w:rPr>
                <w:rFonts w:cs="Arial"/>
                <w:bCs w:val="0"/>
                <w:spacing w:val="-1"/>
                <w:sz w:val="19"/>
                <w:szCs w:val="20"/>
              </w:rPr>
              <w:t>Katıların sıvı ve gazlara göre daha iyi iletim yapmasının nedeni nedir?</w:t>
            </w:r>
          </w:p>
          <w:p w:rsidR="00710CB5" w:rsidRPr="00CB16C6" w:rsidRDefault="00710CB5" w:rsidP="00CB16C6">
            <w:pPr>
              <w:pStyle w:val="BodyText"/>
              <w:tabs>
                <w:tab w:val="num" w:pos="0"/>
              </w:tabs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</w:pP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   </w:t>
            </w:r>
            <w:r w:rsidRPr="00CB16C6">
              <w:rPr>
                <w:rFonts w:cs="Arial"/>
                <w:bCs w:val="0"/>
                <w:spacing w:val="-1"/>
                <w:sz w:val="19"/>
                <w:szCs w:val="20"/>
              </w:rPr>
              <w:t>A)</w:t>
            </w: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Molekülleri arasında daha az boşluk bulunması</w:t>
            </w:r>
          </w:p>
          <w:p w:rsidR="00710CB5" w:rsidRPr="00CB16C6" w:rsidRDefault="00710CB5" w:rsidP="00CB16C6">
            <w:pPr>
              <w:pStyle w:val="BodyText"/>
              <w:tabs>
                <w:tab w:val="num" w:pos="0"/>
              </w:tabs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</w:pPr>
            <w:r w:rsidRPr="00CB16C6">
              <w:rPr>
                <w:rFonts w:cs="Arial"/>
                <w:bCs w:val="0"/>
                <w:spacing w:val="-1"/>
                <w:sz w:val="19"/>
                <w:szCs w:val="20"/>
              </w:rPr>
              <w:t xml:space="preserve">   B)</w:t>
            </w: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Moleküllerinin daha küçük olması</w:t>
            </w:r>
          </w:p>
          <w:p w:rsidR="00710CB5" w:rsidRPr="00CB16C6" w:rsidRDefault="00710CB5" w:rsidP="00CB16C6">
            <w:pPr>
              <w:pStyle w:val="BodyText"/>
              <w:tabs>
                <w:tab w:val="num" w:pos="0"/>
              </w:tabs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</w:pP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   </w:t>
            </w:r>
            <w:r w:rsidRPr="00CB16C6">
              <w:rPr>
                <w:rFonts w:cs="Arial"/>
                <w:bCs w:val="0"/>
                <w:spacing w:val="-1"/>
                <w:sz w:val="19"/>
                <w:szCs w:val="20"/>
              </w:rPr>
              <w:t>C)</w:t>
            </w: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Moleküllerinin daha büyük olması</w:t>
            </w:r>
          </w:p>
          <w:p w:rsidR="00710CB5" w:rsidRPr="00CB16C6" w:rsidRDefault="00710CB5" w:rsidP="00CB16C6">
            <w:pPr>
              <w:pStyle w:val="BodyText"/>
              <w:tabs>
                <w:tab w:val="num" w:pos="0"/>
              </w:tabs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</w:pP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   </w:t>
            </w:r>
            <w:r w:rsidRPr="00CB16C6">
              <w:rPr>
                <w:rFonts w:cs="Arial"/>
                <w:bCs w:val="0"/>
                <w:spacing w:val="-1"/>
                <w:sz w:val="19"/>
                <w:szCs w:val="20"/>
              </w:rPr>
              <w:t>D)</w:t>
            </w:r>
            <w:r w:rsidRPr="00CB16C6">
              <w:rPr>
                <w:rFonts w:cs="Arial"/>
                <w:b w:val="0"/>
                <w:bCs w:val="0"/>
                <w:spacing w:val="-1"/>
                <w:sz w:val="19"/>
                <w:szCs w:val="20"/>
              </w:rPr>
              <w:t xml:space="preserve"> Molekülleri arasında daha fazla boşluk bulunması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13)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noProof/>
                <w:sz w:val="24"/>
                <w:szCs w:val="24"/>
                <w:lang w:eastAsia="tr-TR"/>
              </w:rPr>
              <w:pict>
                <v:shape id="Resim 16" o:spid="_x0000_i1026" type="#_x0000_t75" style="width:224.25pt;height:97.5pt;visibility:visible">
                  <v:imagedata r:id="rId12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18)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CB16C6">
              <w:rPr>
                <w:rFonts w:ascii="Verdana" w:hAnsi="Verdana" w:cs="Tahoma"/>
                <w:b/>
                <w:sz w:val="20"/>
                <w:szCs w:val="20"/>
              </w:rPr>
              <w:t xml:space="preserve">Aşağıdaki düzeneklerden hangisinde saatin sesi </w:t>
            </w:r>
            <w:r w:rsidRPr="00CB16C6">
              <w:rPr>
                <w:rFonts w:ascii="Verdana" w:hAnsi="Verdana" w:cs="Tahoma"/>
                <w:b/>
                <w:sz w:val="20"/>
                <w:szCs w:val="20"/>
                <w:u w:val="single"/>
              </w:rPr>
              <w:t>en geç</w:t>
            </w:r>
            <w:r w:rsidRPr="00CB16C6">
              <w:rPr>
                <w:rFonts w:ascii="Verdana" w:hAnsi="Verdana" w:cs="Tahoma"/>
                <w:b/>
                <w:sz w:val="20"/>
                <w:szCs w:val="20"/>
              </w:rPr>
              <w:t xml:space="preserve"> duyulur?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710CB5" w:rsidRPr="00CB16C6" w:rsidRDefault="00710CB5" w:rsidP="00CB16C6">
            <w:pPr>
              <w:tabs>
                <w:tab w:val="center" w:pos="2203"/>
              </w:tabs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11" o:spid="_x0000_s1030" type="#_x0000_t75" alt="ses" style="position:absolute;margin-left:14.2pt;margin-top:8.65pt;width:198.2pt;height:171.15pt;z-index:-251652096;visibility:visible">
                  <v:imagedata r:id="rId13" o:title=""/>
                </v:shape>
              </w:pict>
            </w:r>
            <w:r w:rsidRPr="00CB16C6">
              <w:rPr>
                <w:rFonts w:cs="Tahoma"/>
                <w:b/>
                <w:sz w:val="24"/>
                <w:szCs w:val="24"/>
              </w:rPr>
              <w:t>A)</w:t>
            </w:r>
            <w:r w:rsidRPr="00CB16C6">
              <w:rPr>
                <w:rFonts w:cs="Tahoma"/>
                <w:b/>
                <w:sz w:val="24"/>
                <w:szCs w:val="24"/>
              </w:rPr>
              <w:tab/>
              <w:t>B)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tabs>
                <w:tab w:val="center" w:pos="2203"/>
              </w:tabs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C)</w:t>
            </w:r>
            <w:r w:rsidRPr="00CB16C6">
              <w:rPr>
                <w:rFonts w:cs="Tahoma"/>
                <w:b/>
                <w:sz w:val="24"/>
                <w:szCs w:val="24"/>
              </w:rPr>
              <w:tab/>
              <w:t>D)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19)Aşağıdaki hayvanlardan hangisinde dış gelişme ve yavru bakımı görülür?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A) Aslan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B) Penguen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C) Balık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 xml:space="preserve">D) Yılan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20)çiçekte dişi organda bulunmayan kısım aşağıdakilerden hangisidir?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A)Tepecik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B)Başçık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 xml:space="preserve">C)Dişicik borusu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 xml:space="preserve">D)Yumurtalık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21)</w:t>
            </w:r>
          </w:p>
          <w:p w:rsidR="00710CB5" w:rsidRPr="00CB16C6" w:rsidRDefault="00710CB5" w:rsidP="00CB16C6">
            <w:pPr>
              <w:spacing w:after="0" w:line="240" w:lineRule="auto"/>
              <w:rPr>
                <w:rStyle w:val="apple-converted-space"/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 xml:space="preserve"> </w:t>
            </w:r>
            <w:r w:rsidRPr="00CB16C6">
              <w:rPr>
                <w:rFonts w:ascii="Arial" w:hAnsi="Arial" w:cs="Arial"/>
                <w:b/>
                <w:color w:val="222222"/>
                <w:shd w:val="clear" w:color="auto" w:fill="FFFFFF"/>
              </w:rPr>
              <w:t>Ay'ın evrelerinin doğru sıralanışı hangi seçenektedir?</w:t>
            </w:r>
            <w:r w:rsidRPr="00CB16C6">
              <w:rPr>
                <w:rStyle w:val="apple-converted-space"/>
                <w:rFonts w:ascii="Arial" w:hAnsi="Arial" w:cs="Arial"/>
                <w:b/>
                <w:color w:val="222222"/>
                <w:shd w:val="clear" w:color="auto" w:fill="FFFFFF"/>
              </w:rPr>
              <w:t> 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</w:rPr>
            </w:pPr>
            <w:r w:rsidRPr="00CB16C6">
              <w:rPr>
                <w:rFonts w:ascii="Arial" w:hAnsi="Arial" w:cs="Arial"/>
                <w:b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A) son dördün-ilk dördün-yeni ay-dolunay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B) yeni ay-ilk dördün-dolunay-son dördün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C) yeni ay-dolunay-ilk dördün-son dördün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D) yeni ay-son dördün-dolunay-ilk dördün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22)</w:t>
            </w:r>
            <w:r w:rsidRPr="00CB16C6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r w:rsidRPr="00CB16C6">
              <w:rPr>
                <w:rFonts w:ascii="Arial" w:hAnsi="Arial" w:cs="Arial"/>
                <w:b/>
                <w:color w:val="222222"/>
                <w:shd w:val="clear" w:color="auto" w:fill="FFFFFF"/>
              </w:rPr>
              <w:t>Aşağıdakilerden hangisi Ay'ın hareketlerinden biri değildir?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A) Kendi etrafında dolanır.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B) Dünya'nın etrafında dolanır.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C) Dünya ile birlikte Güneş'in etrafında dolanır.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D) Güneşle birlikte Dünyanın etrafında dolanır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</w:tc>
        <w:tc>
          <w:tcPr>
            <w:tcW w:w="4666" w:type="dxa"/>
          </w:tcPr>
          <w:p w:rsidR="00710CB5" w:rsidRPr="00CB16C6" w:rsidRDefault="00710CB5" w:rsidP="00CB16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  <w:lang w:eastAsia="tr-TR"/>
              </w:rPr>
              <w:pict>
                <v:shape id="Resim 9" o:spid="_x0000_s1031" type="#_x0000_t75" alt="imagebot" style="position:absolute;margin-left:329.3pt;margin-top:33pt;width:125.2pt;height:90.35pt;z-index:-251657216;visibility:visible;mso-position-horizontal-relative:text;mso-position-vertical-relative:text">
                  <v:imagedata r:id="rId14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8" o:spid="_x0000_s1032" type="#_x0000_t75" alt="imagebot" style="position:absolute;margin-left:329.3pt;margin-top:10.9pt;width:238.6pt;height:112.45pt;z-index:-251658240;visibility:visible;mso-position-horizontal-relative:text;mso-position-vertical-relative:text">
                  <v:imagedata r:id="rId15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7" o:spid="_x0000_s1033" type="#_x0000_t75" alt="kız-kf" style="position:absolute;margin-left:315pt;margin-top:40.45pt;width:63.85pt;height:66.05pt;z-index:-251659264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6" o:spid="_x0000_s1034" type="#_x0000_t75" alt="kız-kf" style="position:absolute;margin-left:315pt;margin-top:40.45pt;width:63.85pt;height:94.55pt;z-index:-251660288;visibility:visible;mso-position-horizontal-relative:text;mso-position-vertical-relative:text">
                  <v:imagedata r:id="rId16" o:title=""/>
                </v:shape>
              </w:pict>
            </w:r>
            <w:r w:rsidRPr="00CB16C6">
              <w:rPr>
                <w:rFonts w:cs="Tahoma"/>
                <w:b/>
                <w:sz w:val="24"/>
                <w:szCs w:val="24"/>
              </w:rPr>
              <w:t>5)</w:t>
            </w:r>
            <w:r w:rsidRPr="00CB16C6">
              <w:rPr>
                <w:rFonts w:ascii="Times New Roman" w:hAnsi="Times New Roman"/>
                <w:b/>
              </w:rPr>
              <w:t xml:space="preserve"> Aşağıdakilerden hangisinde ses diğerine göre daha yavaş yayılır?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Times New Roman" w:hAnsi="Times New Roman"/>
              </w:rPr>
            </w:pPr>
            <w:r w:rsidRPr="00CB16C6">
              <w:rPr>
                <w:rFonts w:ascii="Times New Roman" w:hAnsi="Times New Roman"/>
              </w:rPr>
              <w:t xml:space="preserve">A) Zeytin yağı   B) Hava  C) Demir   D) Tahta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 xml:space="preserve">6) </w:t>
            </w:r>
            <w:r w:rsidRPr="00CB16C6">
              <w:rPr>
                <w:rFonts w:ascii="Comic Sans MS" w:hAnsi="Comic Sans MS" w:cs="Arial"/>
                <w:b/>
                <w:sz w:val="20"/>
                <w:szCs w:val="20"/>
              </w:rPr>
              <w:t>Bir elektrik devresinde iki bağlantı kablosunun arasına aşağıdaki maddelerden hangisini koyup uçlarını dokundurursak ampul ışık verir?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B16C6">
              <w:rPr>
                <w:rFonts w:ascii="Comic Sans MS" w:hAnsi="Comic Sans MS" w:cs="Arial"/>
                <w:sz w:val="20"/>
                <w:szCs w:val="20"/>
              </w:rPr>
              <w:t xml:space="preserve">A)Kürdan                             B)Alüminyum folyo                            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B16C6">
              <w:rPr>
                <w:rFonts w:ascii="Comic Sans MS" w:hAnsi="Comic Sans MS" w:cs="Arial"/>
                <w:sz w:val="20"/>
                <w:szCs w:val="20"/>
              </w:rPr>
              <w:t>C) Porselen kupa                 D)Tahta parçası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 xml:space="preserve">7) </w:t>
            </w:r>
            <w:r w:rsidRPr="00CB16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Bir elektrik devresinde aşağıdakilerden hangisini yaparsak ampulün parlaklığı </w:t>
            </w:r>
            <w:r w:rsidRPr="00CB16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değişmez?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>A) Devredeki pil sayısını artırırsak</w:t>
            </w:r>
            <w:r w:rsidRPr="00CB16C6">
              <w:rPr>
                <w:rFonts w:ascii="Arial" w:hAnsi="Arial" w:cs="Arial"/>
                <w:sz w:val="20"/>
                <w:szCs w:val="20"/>
              </w:rPr>
              <w:tab/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>B) İletken teli bükersek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>C) Daha uzun bir iletken tel kullanırsak</w:t>
            </w:r>
            <w:r w:rsidRPr="00CB16C6">
              <w:rPr>
                <w:rFonts w:ascii="Arial" w:hAnsi="Arial" w:cs="Arial"/>
                <w:sz w:val="20"/>
                <w:szCs w:val="20"/>
              </w:rPr>
              <w:tab/>
            </w:r>
            <w:r w:rsidRPr="00CB16C6">
              <w:rPr>
                <w:rFonts w:ascii="Arial" w:hAnsi="Arial" w:cs="Arial"/>
                <w:sz w:val="20"/>
                <w:szCs w:val="20"/>
              </w:rPr>
              <w:tab/>
              <w:t xml:space="preserve">           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>D) Kullandığımız telin kalınlığını artırırsak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cs="Tahoma"/>
                <w:b/>
                <w:sz w:val="24"/>
                <w:szCs w:val="24"/>
              </w:rPr>
            </w:pPr>
          </w:p>
          <w:p w:rsidR="00710CB5" w:rsidRPr="00CB16C6" w:rsidRDefault="00710CB5" w:rsidP="00CB16C6">
            <w:pPr>
              <w:widowControl w:val="0"/>
              <w:autoSpaceDE w:val="0"/>
              <w:autoSpaceDN w:val="0"/>
              <w:spacing w:after="0" w:line="278" w:lineRule="auto"/>
              <w:ind w:left="216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cs="Tahoma"/>
                <w:b/>
                <w:sz w:val="24"/>
                <w:szCs w:val="24"/>
              </w:rPr>
              <w:t>8)</w:t>
            </w:r>
            <w:r w:rsidRPr="00CB16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Köpek, memeli bir hayvandır.</w:t>
            </w:r>
          </w:p>
          <w:p w:rsidR="00710CB5" w:rsidRPr="00CB16C6" w:rsidRDefault="00710CB5" w:rsidP="00CB16C6">
            <w:pPr>
              <w:widowControl w:val="0"/>
              <w:autoSpaceDE w:val="0"/>
              <w:autoSpaceDN w:val="0"/>
              <w:spacing w:after="0" w:line="278" w:lineRule="auto"/>
              <w:ind w:left="2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5" o:spid="_x0000_s1035" type="#_x0000_t75" alt="şiv" style="position:absolute;left:0;text-align:left;margin-left:3.6pt;margin-top:7.15pt;width:27pt;height:84.85pt;z-index:251654144;visibility:visible">
                  <v:imagedata r:id="rId17" o:title=""/>
                  <w10:wrap type="square"/>
                </v:shape>
              </w:pict>
            </w:r>
            <w:r w:rsidRPr="00CB16C6">
              <w:rPr>
                <w:rFonts w:ascii="Arial" w:hAnsi="Arial" w:cs="Arial"/>
                <w:sz w:val="20"/>
                <w:szCs w:val="20"/>
              </w:rPr>
              <w:t xml:space="preserve">Memeli hayvanların üremesi ile ilgili aşağıda verilen ifadelerden hangisi </w:t>
            </w:r>
            <w:r w:rsidRPr="00CB16C6">
              <w:rPr>
                <w:rFonts w:ascii="Arial" w:hAnsi="Arial" w:cs="Arial"/>
                <w:b/>
                <w:sz w:val="20"/>
                <w:szCs w:val="20"/>
                <w:u w:val="single"/>
              </w:rPr>
              <w:t>yanlıştır</w:t>
            </w:r>
            <w:r w:rsidRPr="00CB16C6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:rsidR="00710CB5" w:rsidRPr="00CB16C6" w:rsidRDefault="00710CB5" w:rsidP="00CB16C6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num" w:pos="576"/>
              </w:tabs>
              <w:autoSpaceDE w:val="0"/>
              <w:autoSpaceDN w:val="0"/>
              <w:spacing w:before="108" w:after="0" w:line="30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>Döllenme dişinin vücudunun içerisinde olur.</w:t>
            </w:r>
          </w:p>
          <w:p w:rsidR="00710CB5" w:rsidRPr="00CB16C6" w:rsidRDefault="00710CB5" w:rsidP="00CB16C6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num" w:pos="576"/>
              </w:tabs>
              <w:autoSpaceDE w:val="0"/>
              <w:autoSpaceDN w:val="0"/>
              <w:spacing w:before="36" w:after="0" w:line="295" w:lineRule="auto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CB16C6">
              <w:rPr>
                <w:rFonts w:ascii="Arial" w:hAnsi="Arial" w:cs="Arial"/>
                <w:spacing w:val="-1"/>
                <w:sz w:val="20"/>
                <w:szCs w:val="20"/>
              </w:rPr>
              <w:t>Anne, yavrusuna bakar.</w:t>
            </w:r>
          </w:p>
          <w:p w:rsidR="00710CB5" w:rsidRPr="00CB16C6" w:rsidRDefault="00710CB5" w:rsidP="00CB16C6">
            <w:pPr>
              <w:widowControl w:val="0"/>
              <w:numPr>
                <w:ilvl w:val="0"/>
                <w:numId w:val="4"/>
              </w:numPr>
              <w:tabs>
                <w:tab w:val="clear" w:pos="360"/>
                <w:tab w:val="num" w:pos="576"/>
              </w:tabs>
              <w:autoSpaceDE w:val="0"/>
              <w:autoSpaceDN w:val="0"/>
              <w:spacing w:before="36" w:after="0" w:line="316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CB16C6">
              <w:rPr>
                <w:rFonts w:ascii="Arial" w:hAnsi="Arial" w:cs="Arial"/>
                <w:spacing w:val="-2"/>
                <w:sz w:val="20"/>
                <w:szCs w:val="20"/>
              </w:rPr>
              <w:t xml:space="preserve">Döllenmeden sonra köpek  </w:t>
            </w:r>
          </w:p>
          <w:p w:rsidR="00710CB5" w:rsidRPr="00CB16C6" w:rsidRDefault="00710CB5" w:rsidP="00CB16C6">
            <w:pPr>
              <w:widowControl w:val="0"/>
              <w:autoSpaceDE w:val="0"/>
              <w:autoSpaceDN w:val="0"/>
              <w:spacing w:before="36" w:after="0" w:line="316" w:lineRule="auto"/>
              <w:ind w:left="216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CB16C6">
              <w:rPr>
                <w:rFonts w:ascii="Arial" w:hAnsi="Arial" w:cs="Arial"/>
                <w:spacing w:val="-2"/>
                <w:sz w:val="20"/>
                <w:szCs w:val="20"/>
              </w:rPr>
              <w:t xml:space="preserve">                     yumurtlar.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CB16C6">
              <w:rPr>
                <w:rFonts w:ascii="Arial" w:hAnsi="Arial" w:cs="Arial"/>
                <w:spacing w:val="-2"/>
                <w:sz w:val="20"/>
                <w:szCs w:val="20"/>
              </w:rPr>
              <w:t xml:space="preserve">                   D) Yavru, anne sütü ile beslenir.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CB16C6">
              <w:rPr>
                <w:rFonts w:ascii="Arial" w:hAnsi="Arial" w:cs="Arial"/>
                <w:b/>
                <w:spacing w:val="-2"/>
                <w:sz w:val="20"/>
                <w:szCs w:val="20"/>
              </w:rPr>
              <w:t>9)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051CC">
              <w:rPr>
                <w:noProof/>
                <w:lang w:eastAsia="tr-TR"/>
              </w:rPr>
              <w:pict>
                <v:shape id="Resim 1" o:spid="_x0000_i1027" type="#_x0000_t75" style="width:227.25pt;height:204pt;visibility:visible">
                  <v:imagedata r:id="rId18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B16C6">
              <w:rPr>
                <w:rFonts w:ascii="Arial" w:hAnsi="Arial" w:cs="Arial"/>
                <w:b/>
                <w:sz w:val="20"/>
                <w:szCs w:val="20"/>
              </w:rPr>
              <w:t>14)</w:t>
            </w:r>
          </w:p>
          <w:p w:rsidR="00710CB5" w:rsidRPr="00CB16C6" w:rsidRDefault="00710CB5" w:rsidP="0094096D">
            <w:pPr>
              <w:pStyle w:val="NoSpacing"/>
              <w:rPr>
                <w:b/>
              </w:rPr>
            </w:pPr>
            <w:r w:rsidRPr="00CB16C6">
              <w:rPr>
                <w:b/>
              </w:rPr>
              <w:t>Madenin elektrik enerjisinin iletimine karşı gösterdikleri zorluğa</w:t>
            </w:r>
          </w:p>
          <w:p w:rsidR="00710CB5" w:rsidRPr="00CB16C6" w:rsidRDefault="00710CB5" w:rsidP="0094096D">
            <w:pPr>
              <w:pStyle w:val="NoSpacing"/>
              <w:rPr>
                <w:b/>
              </w:rPr>
            </w:pPr>
            <w:r w:rsidRPr="00CB16C6">
              <w:rPr>
                <w:b/>
              </w:rPr>
              <w:t>…..I……………denir. Birimi    ..II… dur.</w:t>
            </w:r>
          </w:p>
          <w:p w:rsidR="00710CB5" w:rsidRPr="00CB16C6" w:rsidRDefault="00710CB5" w:rsidP="0094096D">
            <w:pPr>
              <w:pStyle w:val="NoSpacing"/>
              <w:rPr>
                <w:b/>
              </w:rPr>
            </w:pPr>
          </w:p>
          <w:p w:rsidR="00710CB5" w:rsidRPr="00CB16C6" w:rsidRDefault="00710CB5" w:rsidP="0094096D">
            <w:pPr>
              <w:pStyle w:val="NoSpacing"/>
              <w:rPr>
                <w:b/>
              </w:rPr>
            </w:pPr>
            <w:r w:rsidRPr="00CB16C6">
              <w:rPr>
                <w:b/>
              </w:rPr>
              <w:t xml:space="preserve">    Yukarıdaki bilgide  I ve II ile götse-rilen yerlere hangi seçenekteki kavramlar yazıldığında bilgi doğru tamamlanır?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i1028" type="#_x0000_t75" style="width:213pt;height:68.25pt;visibility:visible">
                  <v:imagedata r:id="rId19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>15)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3" o:spid="_x0000_i1029" type="#_x0000_t75" style="width:222.75pt;height:191.25pt;visibility:visible">
                  <v:imagedata r:id="rId20" o:title="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b/>
              </w:rPr>
            </w:pPr>
            <w:r w:rsidRPr="00CB16C6">
              <w:rPr>
                <w:rFonts w:ascii="Arial" w:hAnsi="Arial" w:cs="Arial"/>
                <w:b/>
                <w:sz w:val="20"/>
                <w:szCs w:val="20"/>
              </w:rPr>
              <w:t>16)</w:t>
            </w:r>
            <w:r w:rsidRPr="00CB16C6">
              <w:rPr>
                <w:b/>
              </w:rPr>
              <w:t xml:space="preserve"> ) Aşağıdaki şekillerden hangilerinde aynaya gelen ve yansıyan ışık ışınları doğru olarak gösterilmiştir?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71" o:spid="_x0000_s1036" type="#_x0000_t75" style="position:absolute;margin-left:154.65pt;margin-top:5.15pt;width:79.1pt;height:50.8pt;z-index:251662336;visibility:visible">
                  <v:imagedata r:id="rId21" o:title="" gain="1.25" grayscale="t"/>
                </v:shape>
              </w:pict>
            </w:r>
            <w:r>
              <w:rPr>
                <w:noProof/>
                <w:lang w:eastAsia="tr-TR"/>
              </w:rPr>
              <w:pict>
                <v:shape id="Resim 770" o:spid="_x0000_s1037" type="#_x0000_t75" style="position:absolute;margin-left:79.1pt;margin-top:4.5pt;width:83.35pt;height:51.6pt;z-index:251661312;visibility:visible">
                  <v:imagedata r:id="rId22" o:title="" gain="1.25" grayscale="t"/>
                </v:shape>
              </w:pict>
            </w:r>
            <w:r>
              <w:rPr>
                <w:noProof/>
                <w:lang w:eastAsia="tr-TR"/>
              </w:rPr>
              <w:pict>
                <v:shape id="Resim 769" o:spid="_x0000_s1038" type="#_x0000_t75" style="position:absolute;margin-left:-3.4pt;margin-top:4.45pt;width:82.7pt;height:53.65pt;z-index:251660288;visibility:visible">
                  <v:imagedata r:id="rId23" o:title="" gain="1.25" grayscale="t"/>
                </v:shape>
              </w:pic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16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BF6D6B" w:rsidRDefault="00710CB5" w:rsidP="00CB16C6">
            <w:pPr>
              <w:spacing w:after="0" w:line="240" w:lineRule="auto"/>
            </w:pPr>
            <w:r w:rsidRPr="00BF6D6B">
              <w:t>A ) Yalnız I</w:t>
            </w:r>
            <w:r w:rsidRPr="00BF6D6B">
              <w:tab/>
              <w:t xml:space="preserve">   B) I ve II        C) II ve III</w:t>
            </w:r>
            <w:r w:rsidRPr="00BF6D6B">
              <w:tab/>
              <w:t>D) I ve III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10" o:spid="_x0000_s1039" type="#_x0000_t75" style="position:absolute;margin-left:-3.4pt;margin-top:10.35pt;width:228.55pt;height:161pt;z-index:-251653120;visibility:visible">
                  <v:imagedata r:id="rId24" o:title=""/>
                </v:shape>
              </w:pict>
            </w:r>
            <w:r w:rsidRPr="00CB16C6">
              <w:rPr>
                <w:rFonts w:ascii="Arial" w:hAnsi="Arial" w:cs="Arial"/>
                <w:b/>
                <w:sz w:val="20"/>
                <w:szCs w:val="20"/>
              </w:rPr>
              <w:t>17)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B16C6">
              <w:rPr>
                <w:rFonts w:ascii="Arial" w:hAnsi="Arial" w:cs="Arial"/>
                <w:b/>
                <w:sz w:val="20"/>
                <w:szCs w:val="20"/>
              </w:rPr>
              <w:t>23)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</w:rPr>
            </w:pPr>
            <w:r w:rsidRPr="00CB16C6">
              <w:rPr>
                <w:rFonts w:ascii="Arial" w:hAnsi="Arial" w:cs="Arial"/>
                <w:b/>
                <w:color w:val="222222"/>
                <w:shd w:val="clear" w:color="auto" w:fill="FFFFFF"/>
              </w:rPr>
              <w:t>Yeni ay evresinden sonra Ay'ın Dünya'ya bakan yüzünün sağ yarısının aydınlanmış olarak görüldüğü evresi hangisidir?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A) son dördün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B) ilk dördün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C) yeni ay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D) dolunay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B16C6">
              <w:rPr>
                <w:rFonts w:ascii="Arial" w:hAnsi="Arial" w:cs="Arial"/>
                <w:b/>
                <w:sz w:val="20"/>
                <w:szCs w:val="20"/>
              </w:rPr>
              <w:t>24)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CB16C6">
              <w:rPr>
                <w:rFonts w:ascii="Arial" w:hAnsi="Arial" w:cs="Arial"/>
                <w:b/>
                <w:color w:val="222222"/>
                <w:shd w:val="clear" w:color="auto" w:fill="FFFFFF"/>
              </w:rPr>
              <w:t>Ay'ın hangi evresi dünyadan tam görünmez?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A) İlk dördün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B) Dolunay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C) Yeniay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D) Son dördün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CB16C6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25) 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CB16C6">
              <w:rPr>
                <w:rFonts w:ascii="Arial" w:hAnsi="Arial" w:cs="Arial"/>
                <w:b/>
                <w:color w:val="222222"/>
                <w:shd w:val="clear" w:color="auto" w:fill="FFFFFF"/>
              </w:rPr>
              <w:t>Dünya Güneş ve Ay'ı büyükten küçüğe doğru sıralarsak hangi seçenek doğru olur?</w:t>
            </w:r>
            <w:r w:rsidRPr="00CB16C6">
              <w:rPr>
                <w:rStyle w:val="apple-converted-space"/>
                <w:rFonts w:ascii="Arial" w:hAnsi="Arial" w:cs="Arial"/>
                <w:b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b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A) Güneş-Dünya-Ay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B) Ay-Dünya-Güneş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C) Güneş-Ay-Dünya</w:t>
            </w:r>
            <w:r w:rsidRPr="00CB16C6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CB16C6">
              <w:rPr>
                <w:rFonts w:ascii="Arial" w:hAnsi="Arial" w:cs="Arial"/>
                <w:color w:val="222222"/>
              </w:rPr>
              <w:br/>
            </w: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D) Dünya-Güneş-Ay</w:t>
            </w: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  <w:p w:rsidR="00710CB5" w:rsidRPr="00CB16C6" w:rsidRDefault="00710CB5" w:rsidP="00CB16C6">
            <w:pPr>
              <w:spacing w:after="0" w:line="240" w:lineRule="auto"/>
              <w:rPr>
                <w:rFonts w:ascii="Arial" w:hAnsi="Arial" w:cs="Arial"/>
              </w:rPr>
            </w:pPr>
            <w:r w:rsidRPr="00CB16C6">
              <w:rPr>
                <w:rFonts w:ascii="Arial" w:hAnsi="Arial" w:cs="Arial"/>
                <w:color w:val="222222"/>
                <w:shd w:val="clear" w:color="auto" w:fill="FFFFFF"/>
              </w:rPr>
              <w:t>Sınav süresi 40 dakikadır. Başarılar dilerim..</w:t>
            </w:r>
          </w:p>
        </w:tc>
      </w:tr>
    </w:tbl>
    <w:p w:rsidR="00710CB5" w:rsidRPr="00C43DE9" w:rsidRDefault="00710CB5" w:rsidP="00C43DE9">
      <w:pPr>
        <w:rPr>
          <w:rFonts w:cs="Tahoma"/>
          <w:b/>
          <w:sz w:val="24"/>
          <w:szCs w:val="24"/>
        </w:rPr>
      </w:pPr>
    </w:p>
    <w:sectPr w:rsidR="00710CB5" w:rsidRPr="00C43DE9" w:rsidSect="00CB0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CB5" w:rsidRDefault="00710CB5" w:rsidP="009668CC">
      <w:pPr>
        <w:spacing w:after="0" w:line="240" w:lineRule="auto"/>
      </w:pPr>
      <w:r>
        <w:separator/>
      </w:r>
    </w:p>
  </w:endnote>
  <w:endnote w:type="continuationSeparator" w:id="0">
    <w:p w:rsidR="00710CB5" w:rsidRDefault="00710CB5" w:rsidP="0096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CB5" w:rsidRDefault="00710CB5" w:rsidP="009668CC">
      <w:pPr>
        <w:spacing w:after="0" w:line="240" w:lineRule="auto"/>
      </w:pPr>
      <w:r>
        <w:separator/>
      </w:r>
    </w:p>
  </w:footnote>
  <w:footnote w:type="continuationSeparator" w:id="0">
    <w:p w:rsidR="00710CB5" w:rsidRDefault="00710CB5" w:rsidP="00966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31F53283"/>
    <w:multiLevelType w:val="hybridMultilevel"/>
    <w:tmpl w:val="23DE849C"/>
    <w:lvl w:ilvl="0" w:tplc="41805A2A">
      <w:start w:val="1"/>
      <w:numFmt w:val="bullet"/>
      <w:lvlText w:val=""/>
      <w:lvlJc w:val="left"/>
      <w:pPr>
        <w:tabs>
          <w:tab w:val="num" w:pos="360"/>
        </w:tabs>
        <w:ind w:left="360"/>
      </w:pPr>
      <w:rPr>
        <w:rFonts w:ascii="Wingdings" w:hAnsi="Wingdings" w:hint="default"/>
        <w:sz w:val="32"/>
      </w:rPr>
    </w:lvl>
    <w:lvl w:ilvl="1" w:tplc="07DCCB5C">
      <w:start w:val="1"/>
      <w:numFmt w:val="bullet"/>
      <w:lvlText w:val=""/>
      <w:lvlJc w:val="left"/>
      <w:pPr>
        <w:tabs>
          <w:tab w:val="num" w:pos="936"/>
        </w:tabs>
        <w:ind w:left="936"/>
      </w:pPr>
      <w:rPr>
        <w:rFonts w:ascii="Wingdings" w:hAnsi="Wingdings" w:hint="default"/>
        <w:sz w:val="32"/>
      </w:rPr>
    </w:lvl>
    <w:lvl w:ilvl="2" w:tplc="041F0005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2">
    <w:nsid w:val="77AA751E"/>
    <w:multiLevelType w:val="hybridMultilevel"/>
    <w:tmpl w:val="806062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E24958"/>
    <w:multiLevelType w:val="hybridMultilevel"/>
    <w:tmpl w:val="26E2250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BE3"/>
    <w:rsid w:val="000E113F"/>
    <w:rsid w:val="00115BE9"/>
    <w:rsid w:val="00154018"/>
    <w:rsid w:val="00191AF6"/>
    <w:rsid w:val="002F2054"/>
    <w:rsid w:val="0049142F"/>
    <w:rsid w:val="00710CB5"/>
    <w:rsid w:val="00713C84"/>
    <w:rsid w:val="007E0C0F"/>
    <w:rsid w:val="008937DB"/>
    <w:rsid w:val="008F13CB"/>
    <w:rsid w:val="00911D63"/>
    <w:rsid w:val="0094096D"/>
    <w:rsid w:val="009668CC"/>
    <w:rsid w:val="00A83428"/>
    <w:rsid w:val="00AE42D0"/>
    <w:rsid w:val="00BE4285"/>
    <w:rsid w:val="00BF3BE3"/>
    <w:rsid w:val="00BF6D6B"/>
    <w:rsid w:val="00C21B0A"/>
    <w:rsid w:val="00C43DE9"/>
    <w:rsid w:val="00CB03F4"/>
    <w:rsid w:val="00CB16C6"/>
    <w:rsid w:val="00DB2B6F"/>
    <w:rsid w:val="00E051CC"/>
    <w:rsid w:val="00E227A6"/>
    <w:rsid w:val="00EE3795"/>
    <w:rsid w:val="00F37952"/>
    <w:rsid w:val="00F93AB8"/>
    <w:rsid w:val="00FB66F1"/>
    <w:rsid w:val="00FC3B84"/>
    <w:rsid w:val="00FF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BE3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3BE3"/>
    <w:pPr>
      <w:spacing w:after="160" w:line="259" w:lineRule="auto"/>
      <w:ind w:left="720"/>
      <w:contextualSpacing/>
    </w:pPr>
    <w:rPr>
      <w:rFonts w:eastAsia="Calibri"/>
    </w:rPr>
  </w:style>
  <w:style w:type="paragraph" w:styleId="NoSpacing">
    <w:name w:val="No Spacing"/>
    <w:uiPriority w:val="99"/>
    <w:qFormat/>
    <w:rsid w:val="00154018"/>
    <w:rPr>
      <w:rFonts w:eastAsia="Times New Roman"/>
      <w:lang w:eastAsia="en-US"/>
    </w:rPr>
  </w:style>
  <w:style w:type="table" w:styleId="TableGrid">
    <w:name w:val="Table Grid"/>
    <w:basedOn w:val="TableNormal"/>
    <w:uiPriority w:val="99"/>
    <w:rsid w:val="00C43D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9668C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966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68CC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966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68CC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91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42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21B0A"/>
    <w:pPr>
      <w:spacing w:after="0" w:line="240" w:lineRule="auto"/>
    </w:pPr>
    <w:rPr>
      <w:rFonts w:ascii="Comic Sans MS" w:hAnsi="Comic Sans MS"/>
      <w:b/>
      <w:bCs/>
      <w:sz w:val="18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1B0A"/>
    <w:rPr>
      <w:rFonts w:ascii="Comic Sans MS" w:hAnsi="Comic Sans MS" w:cs="Times New Roman"/>
      <w:b/>
      <w:bCs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FB66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5</Pages>
  <Words>821</Words>
  <Characters>4683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fatih</cp:lastModifiedBy>
  <cp:revision>8</cp:revision>
  <dcterms:created xsi:type="dcterms:W3CDTF">2015-05-13T12:21:00Z</dcterms:created>
  <dcterms:modified xsi:type="dcterms:W3CDTF">2015-05-16T18:58:00Z</dcterms:modified>
</cp:coreProperties>
</file>